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90.5/2026/SanErwTHSW-L15/VOB-EU-oV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15 - Starkstrom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15 - Gewerk: Starkstrom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